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12BCB" w14:textId="77777777" w:rsidR="0029333F" w:rsidRDefault="0029333F" w:rsidP="002933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WARREWYK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fl.1405)</w:t>
      </w:r>
    </w:p>
    <w:p w14:paraId="2759CE8F" w14:textId="77777777" w:rsidR="0029333F" w:rsidRDefault="0029333F" w:rsidP="0029333F">
      <w:pPr>
        <w:pStyle w:val="NoSpacing"/>
        <w:rPr>
          <w:rFonts w:cs="Times New Roman"/>
          <w:szCs w:val="24"/>
        </w:rPr>
      </w:pPr>
    </w:p>
    <w:p w14:paraId="3B560630" w14:textId="77777777" w:rsidR="0029333F" w:rsidRDefault="0029333F" w:rsidP="0029333F">
      <w:pPr>
        <w:pStyle w:val="NoSpacing"/>
        <w:rPr>
          <w:rFonts w:cs="Times New Roman"/>
          <w:szCs w:val="24"/>
        </w:rPr>
      </w:pPr>
    </w:p>
    <w:p w14:paraId="6E3828CA" w14:textId="77777777" w:rsidR="0029333F" w:rsidRDefault="0029333F" w:rsidP="002933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Dec.1405</w:t>
      </w:r>
      <w:r>
        <w:rPr>
          <w:rFonts w:cs="Times New Roman"/>
          <w:szCs w:val="24"/>
        </w:rPr>
        <w:tab/>
        <w:t>He was appointed Escheator of Northamptonshire.   (C.F.R. 1405-13 p.18)</w:t>
      </w:r>
    </w:p>
    <w:p w14:paraId="7B81C6EA" w14:textId="77777777" w:rsidR="0029333F" w:rsidRDefault="0029333F" w:rsidP="0029333F">
      <w:pPr>
        <w:pStyle w:val="NoSpacing"/>
        <w:rPr>
          <w:rFonts w:cs="Times New Roman"/>
          <w:szCs w:val="24"/>
        </w:rPr>
      </w:pPr>
    </w:p>
    <w:p w14:paraId="3CB8F0D3" w14:textId="77777777" w:rsidR="0029333F" w:rsidRDefault="0029333F" w:rsidP="0029333F">
      <w:pPr>
        <w:pStyle w:val="NoSpacing"/>
        <w:rPr>
          <w:rFonts w:cs="Times New Roman"/>
          <w:szCs w:val="24"/>
        </w:rPr>
      </w:pPr>
    </w:p>
    <w:p w14:paraId="1DFBA532" w14:textId="77777777" w:rsidR="0029333F" w:rsidRDefault="0029333F" w:rsidP="002933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2024</w:t>
      </w:r>
    </w:p>
    <w:p w14:paraId="4D5D10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E7C00" w14:textId="77777777" w:rsidR="0029333F" w:rsidRDefault="0029333F" w:rsidP="009139A6">
      <w:r>
        <w:separator/>
      </w:r>
    </w:p>
  </w:endnote>
  <w:endnote w:type="continuationSeparator" w:id="0">
    <w:p w14:paraId="25CBFFB2" w14:textId="77777777" w:rsidR="0029333F" w:rsidRDefault="002933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B5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DC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12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97C8D" w14:textId="77777777" w:rsidR="0029333F" w:rsidRDefault="0029333F" w:rsidP="009139A6">
      <w:r>
        <w:separator/>
      </w:r>
    </w:p>
  </w:footnote>
  <w:footnote w:type="continuationSeparator" w:id="0">
    <w:p w14:paraId="26D32D2A" w14:textId="77777777" w:rsidR="0029333F" w:rsidRDefault="002933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C9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9B2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2CA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33F"/>
    <w:rsid w:val="000666E0"/>
    <w:rsid w:val="002510B7"/>
    <w:rsid w:val="00270799"/>
    <w:rsid w:val="0029333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BB4CF"/>
  <w15:chartTrackingRefBased/>
  <w15:docId w15:val="{B07A745B-E0BB-4FD7-ABC3-28CE14DA1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2024-03-29T16:03:00Z</dcterms:created>
  <dcterms:modified xsi:type="dcterms:W3CDTF">2024-03-29T16:03:00Z</dcterms:modified>
</cp:coreProperties>
</file>